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32C" w:rsidRPr="00513FE6" w:rsidRDefault="008E032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32C" w:rsidRPr="00513FE6" w:rsidRDefault="008E032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E032C" w:rsidRPr="00513FE6" w:rsidRDefault="008E032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E032C" w:rsidRPr="00513FE6" w:rsidRDefault="008E032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E032C" w:rsidRDefault="008E032C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E032C" w:rsidRPr="00E40E79" w:rsidRDefault="008E032C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E032C" w:rsidRPr="00513FE6" w:rsidRDefault="008E032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2843</w:t>
      </w:r>
    </w:p>
    <w:p w:rsidR="008E032C" w:rsidRPr="003C0768" w:rsidRDefault="008E032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E032C" w:rsidRPr="00E40E79" w:rsidRDefault="008E032C" w:rsidP="00B05BA8">
      <w:pPr>
        <w:rPr>
          <w:rFonts w:ascii="Century" w:hAnsi="Century"/>
          <w:sz w:val="18"/>
          <w:szCs w:val="26"/>
          <w:lang w:val="uk-UA"/>
        </w:rPr>
      </w:pPr>
    </w:p>
    <w:p w:rsidR="008E032C" w:rsidRPr="003C0768" w:rsidRDefault="008E032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Галян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E032C" w:rsidRPr="00E40E79" w:rsidRDefault="008E032C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E032C" w:rsidRPr="003C0768" w:rsidRDefault="008E032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Галян Володимиру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E032C" w:rsidRPr="003C0768" w:rsidRDefault="008E032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E032C" w:rsidRDefault="008E032C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Галян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12,8422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4620983000:20:000:0342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E032C" w:rsidRPr="007C76DF" w:rsidRDefault="008E03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Галян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E032C" w:rsidRPr="003C0768" w:rsidRDefault="008E03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E032C" w:rsidRPr="003C0768" w:rsidRDefault="008E03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E032C" w:rsidRDefault="008E032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E032C" w:rsidRPr="003C0768" w:rsidRDefault="008E032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E032C" w:rsidRDefault="008E032C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E032C" w:rsidSect="008E032C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E032C" w:rsidRPr="003C0768" w:rsidRDefault="008E032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E032C" w:rsidRPr="003C0768" w:rsidSect="008E032C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E032C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D09AC5E-A6D5-45F1-B40F-68DB509F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2311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